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4DD" w:rsidRDefault="00E314DD" w:rsidP="00E314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314DD" w:rsidRDefault="00E314DD" w:rsidP="00E314DD">
      <w:pPr>
        <w:jc w:val="both"/>
        <w:rPr>
          <w:rFonts w:ascii="Times New Roman" w:hAnsi="Times New Roman" w:cs="Times New Roman"/>
        </w:rPr>
      </w:pPr>
    </w:p>
    <w:p w:rsidR="00E314DD" w:rsidRDefault="00E314DD" w:rsidP="00E314DD">
      <w:pPr>
        <w:jc w:val="both"/>
        <w:rPr>
          <w:rFonts w:ascii="Times New Roman" w:hAnsi="Times New Roman" w:cs="Times New Roman"/>
        </w:rPr>
      </w:pPr>
    </w:p>
    <w:p w:rsidR="00E314DD" w:rsidRDefault="00E314DD" w:rsidP="00E314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Heysom</w:t>
      </w:r>
      <w:proofErr w:type="spellEnd"/>
      <w:r>
        <w:rPr>
          <w:rFonts w:ascii="Times New Roman" w:hAnsi="Times New Roman" w:cs="Times New Roman"/>
        </w:rPr>
        <w:t xml:space="preserve"> of Clifton, </w:t>
      </w:r>
    </w:p>
    <w:p w:rsidR="00E314DD" w:rsidRDefault="00E314DD" w:rsidP="00E314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Bedfordshire(q.v.).</w:t>
      </w:r>
    </w:p>
    <w:p w:rsidR="00E314DD" w:rsidRDefault="00E314DD" w:rsidP="00E314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314DD" w:rsidRDefault="00E314DD" w:rsidP="00E314DD">
      <w:pPr>
        <w:jc w:val="both"/>
        <w:rPr>
          <w:rFonts w:ascii="Times New Roman" w:hAnsi="Times New Roman" w:cs="Times New Roman"/>
        </w:rPr>
      </w:pPr>
    </w:p>
    <w:p w:rsidR="00E314DD" w:rsidRDefault="00E314DD" w:rsidP="00E314DD">
      <w:pPr>
        <w:jc w:val="both"/>
        <w:rPr>
          <w:rFonts w:ascii="Times New Roman" w:hAnsi="Times New Roman" w:cs="Times New Roman"/>
        </w:rPr>
      </w:pPr>
    </w:p>
    <w:p w:rsidR="00E314DD" w:rsidRDefault="00E314DD" w:rsidP="00E314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2018</w:t>
      </w:r>
    </w:p>
    <w:p w:rsidR="006B2F86" w:rsidRPr="00E71FC3" w:rsidRDefault="00E314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4DD" w:rsidRDefault="00E314DD" w:rsidP="00E71FC3">
      <w:r>
        <w:separator/>
      </w:r>
    </w:p>
  </w:endnote>
  <w:endnote w:type="continuationSeparator" w:id="0">
    <w:p w:rsidR="00E314DD" w:rsidRDefault="00E314D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4DD" w:rsidRDefault="00E314DD" w:rsidP="00E71FC3">
      <w:r>
        <w:separator/>
      </w:r>
    </w:p>
  </w:footnote>
  <w:footnote w:type="continuationSeparator" w:id="0">
    <w:p w:rsidR="00E314DD" w:rsidRDefault="00E314D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4DD"/>
    <w:rsid w:val="001A7C09"/>
    <w:rsid w:val="00577BD5"/>
    <w:rsid w:val="00656CBA"/>
    <w:rsid w:val="006A1F77"/>
    <w:rsid w:val="00733BE7"/>
    <w:rsid w:val="00AB52E8"/>
    <w:rsid w:val="00B16D3F"/>
    <w:rsid w:val="00BB41AC"/>
    <w:rsid w:val="00E314D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2B7DB1-915C-43D9-A13A-28142F37D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14D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314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2018-04-19T18:46:00Z</dcterms:created>
  <dcterms:modified xsi:type="dcterms:W3CDTF">2018-04-19T18:47:00Z</dcterms:modified>
</cp:coreProperties>
</file>